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C1F0A" w14:textId="77777777" w:rsidR="00D06F50" w:rsidRDefault="00D06F50" w:rsidP="00D06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DOMET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19DFAE15" w14:textId="77777777" w:rsidR="00D06F50" w:rsidRDefault="00D06F50" w:rsidP="00D06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Taunton, Somerset. Chapman.</w:t>
      </w:r>
    </w:p>
    <w:p w14:paraId="3526213D" w14:textId="77777777" w:rsidR="00D06F50" w:rsidRDefault="00D06F50" w:rsidP="00D06F50">
      <w:pPr>
        <w:pStyle w:val="NoSpacing"/>
        <w:rPr>
          <w:rFonts w:cs="Times New Roman"/>
          <w:szCs w:val="24"/>
        </w:rPr>
      </w:pPr>
    </w:p>
    <w:p w14:paraId="12D5F130" w14:textId="77777777" w:rsidR="00D06F50" w:rsidRDefault="00D06F50" w:rsidP="00D06F50">
      <w:pPr>
        <w:pStyle w:val="NoSpacing"/>
        <w:rPr>
          <w:rFonts w:cs="Times New Roman"/>
          <w:szCs w:val="24"/>
        </w:rPr>
      </w:pPr>
    </w:p>
    <w:p w14:paraId="3492719D" w14:textId="77777777" w:rsidR="00D06F50" w:rsidRDefault="00D06F50" w:rsidP="00D06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Oct.1452</w:t>
      </w:r>
      <w:r>
        <w:rPr>
          <w:rFonts w:cs="Times New Roman"/>
          <w:szCs w:val="24"/>
        </w:rPr>
        <w:tab/>
        <w:t>He was pardoned for not appearing to answer Thomas Burgoyne of</w:t>
      </w:r>
    </w:p>
    <w:p w14:paraId="711D7032" w14:textId="77777777" w:rsidR="00D06F50" w:rsidRDefault="00D06F50" w:rsidP="00D06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London, gentleman(q.v.), and Robert Gayton of London, grocer(q.v.),</w:t>
      </w:r>
    </w:p>
    <w:p w14:paraId="1166180A" w14:textId="77777777" w:rsidR="00D06F50" w:rsidRDefault="00D06F50" w:rsidP="00D06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executors of the Will of John </w:t>
      </w:r>
      <w:proofErr w:type="spellStart"/>
      <w:r>
        <w:rPr>
          <w:rFonts w:cs="Times New Roman"/>
          <w:szCs w:val="24"/>
        </w:rPr>
        <w:t>Wode</w:t>
      </w:r>
      <w:proofErr w:type="spellEnd"/>
      <w:r>
        <w:rPr>
          <w:rFonts w:cs="Times New Roman"/>
          <w:szCs w:val="24"/>
        </w:rPr>
        <w:t xml:space="preserve"> of London, grocer(q.v.), touching a</w:t>
      </w:r>
    </w:p>
    <w:p w14:paraId="14B50470" w14:textId="77777777" w:rsidR="00D06F50" w:rsidRDefault="00D06F50" w:rsidP="00D06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plea that he </w:t>
      </w:r>
      <w:proofErr w:type="gramStart"/>
      <w:r>
        <w:rPr>
          <w:rFonts w:cs="Times New Roman"/>
          <w:szCs w:val="24"/>
        </w:rPr>
        <w:t>render</w:t>
      </w:r>
      <w:proofErr w:type="gramEnd"/>
      <w:r>
        <w:rPr>
          <w:rFonts w:cs="Times New Roman"/>
          <w:szCs w:val="24"/>
        </w:rPr>
        <w:t xml:space="preserve"> £19.      (C.P.R. 1452-61 p.2)</w:t>
      </w:r>
    </w:p>
    <w:p w14:paraId="7F77F721" w14:textId="77777777" w:rsidR="00D06F50" w:rsidRDefault="00D06F50" w:rsidP="00D06F50">
      <w:pPr>
        <w:pStyle w:val="NoSpacing"/>
        <w:rPr>
          <w:rFonts w:cs="Times New Roman"/>
          <w:szCs w:val="24"/>
        </w:rPr>
      </w:pPr>
    </w:p>
    <w:p w14:paraId="3850A0E7" w14:textId="77777777" w:rsidR="00D06F50" w:rsidRDefault="00D06F50" w:rsidP="00D06F50">
      <w:pPr>
        <w:pStyle w:val="NoSpacing"/>
        <w:rPr>
          <w:rFonts w:cs="Times New Roman"/>
          <w:szCs w:val="24"/>
        </w:rPr>
      </w:pPr>
    </w:p>
    <w:p w14:paraId="083997C3" w14:textId="77777777" w:rsidR="00D06F50" w:rsidRDefault="00D06F50" w:rsidP="00D06F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June 2024</w:t>
      </w:r>
    </w:p>
    <w:p w14:paraId="41BC60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8EA481" w14:textId="77777777" w:rsidR="00D06F50" w:rsidRDefault="00D06F50" w:rsidP="009139A6">
      <w:r>
        <w:separator/>
      </w:r>
    </w:p>
  </w:endnote>
  <w:endnote w:type="continuationSeparator" w:id="0">
    <w:p w14:paraId="06E01437" w14:textId="77777777" w:rsidR="00D06F50" w:rsidRDefault="00D06F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94D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473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096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25637" w14:textId="77777777" w:rsidR="00D06F50" w:rsidRDefault="00D06F50" w:rsidP="009139A6">
      <w:r>
        <w:separator/>
      </w:r>
    </w:p>
  </w:footnote>
  <w:footnote w:type="continuationSeparator" w:id="0">
    <w:p w14:paraId="19600F07" w14:textId="77777777" w:rsidR="00D06F50" w:rsidRDefault="00D06F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6ED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172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4AD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F5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06F50"/>
    <w:rsid w:val="00E61DA6"/>
    <w:rsid w:val="00E873C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3FC9D"/>
  <w15:chartTrackingRefBased/>
  <w15:docId w15:val="{F33B8208-CE2D-4758-A7AA-F32080D4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2024-06-10T20:47:00Z</dcterms:created>
  <dcterms:modified xsi:type="dcterms:W3CDTF">2024-06-10T20:48:00Z</dcterms:modified>
</cp:coreProperties>
</file>